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Pfosten-Riegel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2026-08_083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